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3437D">
        <w:rPr>
          <w:rFonts w:ascii="Arial" w:hAnsi="Arial" w:cs="Arial"/>
          <w:b/>
          <w:caps/>
          <w:sz w:val="28"/>
          <w:szCs w:val="28"/>
        </w:rPr>
        <w:t>1634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B5044F" w:rsidRPr="00691CF5" w:rsidTr="004F1C66">
        <w:trPr>
          <w:trHeight w:val="1466"/>
        </w:trPr>
        <w:tc>
          <w:tcPr>
            <w:tcW w:w="1065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B5044F" w:rsidRPr="00691CF5" w:rsidRDefault="00E3437D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CCR NovaDutra, em reiteração ao Requerimento nº 1.494/2016, solicitando a realização de “operação tapa buracos” em toda a extensão da Avenida Alda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Lencioni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Toledo, via de acesso ao Parque Meia Lua, na altura do km 159,4 da Rodovia Presidente Dutra,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A19DF" w:rsidRDefault="00DA19DF" w:rsidP="00050E55">
      <w:pPr>
        <w:tabs>
          <w:tab w:val="left" w:pos="-600"/>
        </w:tabs>
        <w:spacing w:after="240" w:line="380" w:lineRule="exact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REQUEREMOS</w:t>
      </w:r>
      <w:r>
        <w:rPr>
          <w:rFonts w:ascii="Arial" w:hAnsi="Arial" w:cs="Arial"/>
        </w:rPr>
        <w:t xml:space="preserve"> ao Excelentíssimo Senhor Presidente desta Casa, ouvido e aprovado pelo Egrégio Plenário, cumpridas as formalidades regimentais, seja oficiado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</w:rPr>
        <w:t>à CCR NovaDutr</w:t>
      </w:r>
      <w:r w:rsidR="00680E34">
        <w:rPr>
          <w:rFonts w:ascii="Arial" w:hAnsi="Arial" w:cs="Arial"/>
        </w:rPr>
        <w:t>a solicitando a realização de "operação tapa b</w:t>
      </w:r>
      <w:bookmarkStart w:id="0" w:name="_GoBack"/>
      <w:bookmarkEnd w:id="0"/>
      <w:r>
        <w:rPr>
          <w:rFonts w:ascii="Arial" w:hAnsi="Arial" w:cs="Arial"/>
        </w:rPr>
        <w:t xml:space="preserve">uracos" em toda a extensão da Avenida Alda </w:t>
      </w:r>
      <w:proofErr w:type="spellStart"/>
      <w:r>
        <w:rPr>
          <w:rFonts w:ascii="Arial" w:hAnsi="Arial" w:cs="Arial"/>
        </w:rPr>
        <w:t>Lencioni</w:t>
      </w:r>
      <w:proofErr w:type="spellEnd"/>
      <w:r>
        <w:rPr>
          <w:rFonts w:ascii="Arial" w:hAnsi="Arial" w:cs="Arial"/>
        </w:rPr>
        <w:t xml:space="preserve"> Toledo, via de acesso ao Parque Meia Lua, na altura do km 159,4 da Rodovia Presidente Dutra, neste Município.</w:t>
      </w:r>
    </w:p>
    <w:p w:rsidR="00DA19DF" w:rsidRDefault="00DA19DF" w:rsidP="00050E55">
      <w:pPr>
        <w:tabs>
          <w:tab w:val="left" w:pos="-600"/>
        </w:tabs>
        <w:spacing w:after="240" w:line="380" w:lineRule="exact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 sendo, mui respeitosamente recorremos à compreensão e aos préstimos dessa</w:t>
      </w:r>
      <w:r w:rsidR="004F1C66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oncessionária e, antecipando agradecimento pela atenção dispensada, subscrevemos.</w:t>
      </w:r>
    </w:p>
    <w:p w:rsidR="00DA19DF" w:rsidRDefault="00DA19DF" w:rsidP="00050E55">
      <w:pPr>
        <w:tabs>
          <w:tab w:val="left" w:pos="-600"/>
          <w:tab w:val="left" w:pos="4508"/>
        </w:tabs>
        <w:spacing w:after="120" w:line="380" w:lineRule="exact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Sala das Sessões, 26 de outubro de 2016.</w:t>
      </w:r>
    </w:p>
    <w:p w:rsidR="00B5044F" w:rsidRPr="00691CF5" w:rsidRDefault="00B5044F" w:rsidP="00050E55">
      <w:pPr>
        <w:spacing w:line="380" w:lineRule="exact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4F1C66" w:rsidRPr="004F1C66" w:rsidRDefault="004F1C66" w:rsidP="004F1C66">
      <w:pPr>
        <w:jc w:val="center"/>
        <w:rPr>
          <w:rFonts w:ascii="Arial" w:hAnsi="Arial"/>
          <w:b/>
          <w:smallCaps/>
        </w:rPr>
      </w:pPr>
      <w:r w:rsidRPr="004F1C66">
        <w:rPr>
          <w:rFonts w:ascii="Arial" w:hAnsi="Arial"/>
          <w:b/>
          <w:smallCaps/>
        </w:rPr>
        <w:t>VALMIR DO PARQUE MEIA LUA</w:t>
      </w:r>
    </w:p>
    <w:p w:rsidR="00B5044F" w:rsidRPr="00691CF5" w:rsidRDefault="004F1C66" w:rsidP="004F1C66">
      <w:pPr>
        <w:spacing w:line="360" w:lineRule="auto"/>
        <w:jc w:val="center"/>
        <w:rPr>
          <w:rFonts w:ascii="Arial" w:hAnsi="Arial" w:cs="Arial"/>
        </w:rPr>
      </w:pPr>
      <w:r w:rsidRPr="004F1C66">
        <w:rPr>
          <w:rFonts w:ascii="Arial" w:hAnsi="Arial"/>
        </w:rPr>
        <w:t>Vereador - PSDC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/>
    <w:p w:rsidR="008356E0" w:rsidRPr="00377C6F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8356E0" w:rsidRPr="00377C6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6FC" w:rsidRDefault="000236FC">
      <w:r>
        <w:separator/>
      </w:r>
    </w:p>
  </w:endnote>
  <w:endnote w:type="continuationSeparator" w:id="0">
    <w:p w:rsidR="000236FC" w:rsidRDefault="0002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6FC" w:rsidRDefault="000236FC">
      <w:r>
        <w:separator/>
      </w:r>
    </w:p>
  </w:footnote>
  <w:footnote w:type="continuationSeparator" w:id="0">
    <w:p w:rsidR="000236FC" w:rsidRDefault="00023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236FC"/>
    <w:rsid w:val="00050E55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1C66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0E34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60595"/>
    <w:rsid w:val="00A92CB9"/>
    <w:rsid w:val="00AC712C"/>
    <w:rsid w:val="00AD2937"/>
    <w:rsid w:val="00AD6B47"/>
    <w:rsid w:val="00B2646C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19DF"/>
    <w:rsid w:val="00DB48F6"/>
    <w:rsid w:val="00E11F92"/>
    <w:rsid w:val="00E14F37"/>
    <w:rsid w:val="00E3022D"/>
    <w:rsid w:val="00E3437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  <w:rsid w:val="00FE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2016-10-25T11:12:00Z</cp:lastPrinted>
  <dcterms:created xsi:type="dcterms:W3CDTF">2016-10-25T10:59:00Z</dcterms:created>
  <dcterms:modified xsi:type="dcterms:W3CDTF">2016-10-25T11:36:00Z</dcterms:modified>
</cp:coreProperties>
</file>